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FA870B" w14:textId="1FFCD7B8" w:rsidR="00BA00AB" w:rsidRDefault="00E71F0F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MILNE</w:t>
      </w:r>
      <w:r>
        <w:rPr>
          <w:rFonts w:cs="Times New Roman"/>
          <w:szCs w:val="24"/>
        </w:rPr>
        <w:t xml:space="preserve">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fl.1439)</w:t>
      </w:r>
    </w:p>
    <w:p w14:paraId="2660E150" w14:textId="1E195ECE" w:rsidR="00E71F0F" w:rsidRDefault="00E71F0F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r>
        <w:rPr>
          <w:rFonts w:cs="Times New Roman"/>
          <w:szCs w:val="24"/>
        </w:rPr>
        <w:t>Prestcliffe</w:t>
      </w:r>
      <w:proofErr w:type="spellEnd"/>
      <w:r>
        <w:rPr>
          <w:rFonts w:cs="Times New Roman"/>
          <w:szCs w:val="24"/>
        </w:rPr>
        <w:t>, Derbyshire. Gentleman.</w:t>
      </w:r>
    </w:p>
    <w:p w14:paraId="737E9D7A" w14:textId="77777777" w:rsidR="00E71F0F" w:rsidRDefault="00E71F0F" w:rsidP="009139A6">
      <w:pPr>
        <w:pStyle w:val="NoSpacing"/>
        <w:rPr>
          <w:rFonts w:cs="Times New Roman"/>
          <w:szCs w:val="24"/>
        </w:rPr>
      </w:pPr>
    </w:p>
    <w:p w14:paraId="63E545D8" w14:textId="77777777" w:rsidR="00E71F0F" w:rsidRDefault="00E71F0F" w:rsidP="009139A6">
      <w:pPr>
        <w:pStyle w:val="NoSpacing"/>
        <w:rPr>
          <w:rFonts w:cs="Times New Roman"/>
          <w:szCs w:val="24"/>
        </w:rPr>
      </w:pPr>
    </w:p>
    <w:p w14:paraId="60CCB638" w14:textId="57C68449" w:rsidR="00E71F0F" w:rsidRDefault="00E71F0F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5 Nov.1439</w:t>
      </w:r>
      <w:r>
        <w:rPr>
          <w:rFonts w:cs="Times New Roman"/>
          <w:szCs w:val="24"/>
        </w:rPr>
        <w:tab/>
        <w:t xml:space="preserve">He and Robert </w:t>
      </w:r>
      <w:proofErr w:type="spellStart"/>
      <w:r>
        <w:rPr>
          <w:rFonts w:cs="Times New Roman"/>
          <w:szCs w:val="24"/>
        </w:rPr>
        <w:t>Chaworth</w:t>
      </w:r>
      <w:proofErr w:type="spellEnd"/>
      <w:r>
        <w:rPr>
          <w:rFonts w:cs="Times New Roman"/>
          <w:szCs w:val="24"/>
        </w:rPr>
        <w:t xml:space="preserve"> of London, gentleman(q.v.), were joint </w:t>
      </w:r>
      <w:proofErr w:type="gramStart"/>
      <w:r>
        <w:rPr>
          <w:rFonts w:cs="Times New Roman"/>
          <w:szCs w:val="24"/>
        </w:rPr>
        <w:t>sureties</w:t>
      </w:r>
      <w:proofErr w:type="gramEnd"/>
    </w:p>
    <w:p w14:paraId="7300CA97" w14:textId="5AA6437C" w:rsidR="00E71F0F" w:rsidRDefault="00E71F0F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for John Hope(q.v.), Thomas Egerton(q.v.) and Henry </w:t>
      </w:r>
      <w:proofErr w:type="spellStart"/>
      <w:r>
        <w:rPr>
          <w:rFonts w:cs="Times New Roman"/>
          <w:szCs w:val="24"/>
        </w:rPr>
        <w:t>Tebbe</w:t>
      </w:r>
      <w:proofErr w:type="spellEnd"/>
      <w:r>
        <w:rPr>
          <w:rFonts w:cs="Times New Roman"/>
          <w:szCs w:val="24"/>
        </w:rPr>
        <w:t>(q.v.),</w:t>
      </w:r>
    </w:p>
    <w:p w14:paraId="5C5D59C5" w14:textId="4646C2BE" w:rsidR="00E71F0F" w:rsidRDefault="00E71F0F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all of Sandwich, Kent.   (C.F.R. 1437-45 p.111)</w:t>
      </w:r>
    </w:p>
    <w:p w14:paraId="45CB98F2" w14:textId="77777777" w:rsidR="00E71F0F" w:rsidRDefault="00E71F0F" w:rsidP="009139A6">
      <w:pPr>
        <w:pStyle w:val="NoSpacing"/>
        <w:rPr>
          <w:rFonts w:cs="Times New Roman"/>
          <w:szCs w:val="24"/>
        </w:rPr>
      </w:pPr>
    </w:p>
    <w:p w14:paraId="4B83F1B9" w14:textId="77777777" w:rsidR="00E71F0F" w:rsidRDefault="00E71F0F" w:rsidP="009139A6">
      <w:pPr>
        <w:pStyle w:val="NoSpacing"/>
        <w:rPr>
          <w:rFonts w:cs="Times New Roman"/>
          <w:szCs w:val="24"/>
        </w:rPr>
      </w:pPr>
    </w:p>
    <w:p w14:paraId="01EF54DA" w14:textId="499EBDA8" w:rsidR="00E71F0F" w:rsidRDefault="00E71F0F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 July 2023</w:t>
      </w:r>
    </w:p>
    <w:p w14:paraId="03BDF1C4" w14:textId="77777777" w:rsidR="00E71F0F" w:rsidRPr="00E71F0F" w:rsidRDefault="00E71F0F" w:rsidP="009139A6">
      <w:pPr>
        <w:pStyle w:val="NoSpacing"/>
        <w:rPr>
          <w:rFonts w:cs="Times New Roman"/>
          <w:szCs w:val="24"/>
        </w:rPr>
      </w:pPr>
    </w:p>
    <w:sectPr w:rsidR="00E71F0F" w:rsidRPr="00E71F0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5F8B54" w14:textId="77777777" w:rsidR="00E71F0F" w:rsidRDefault="00E71F0F" w:rsidP="009139A6">
      <w:r>
        <w:separator/>
      </w:r>
    </w:p>
  </w:endnote>
  <w:endnote w:type="continuationSeparator" w:id="0">
    <w:p w14:paraId="5A9225A9" w14:textId="77777777" w:rsidR="00E71F0F" w:rsidRDefault="00E71F0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D2D89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78BC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24629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1B72DB" w14:textId="77777777" w:rsidR="00E71F0F" w:rsidRDefault="00E71F0F" w:rsidP="009139A6">
      <w:r>
        <w:separator/>
      </w:r>
    </w:p>
  </w:footnote>
  <w:footnote w:type="continuationSeparator" w:id="0">
    <w:p w14:paraId="689A2FE2" w14:textId="77777777" w:rsidR="00E71F0F" w:rsidRDefault="00E71F0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5B1FC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A036E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3B0B6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1F0F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71F0F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DBAEED"/>
  <w15:chartTrackingRefBased/>
  <w15:docId w15:val="{007ED3F2-F9CE-4FAD-959C-8004C6EFDA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7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2023-07-01T07:11:00Z</dcterms:created>
  <dcterms:modified xsi:type="dcterms:W3CDTF">2023-07-01T07:19:00Z</dcterms:modified>
</cp:coreProperties>
</file>